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EED2A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de LEINTWARDEN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fl.1415)</w:t>
      </w:r>
    </w:p>
    <w:p w14:paraId="2DFD2825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Oxford University.</w:t>
      </w:r>
    </w:p>
    <w:p w14:paraId="63F9DCA5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</w:p>
    <w:p w14:paraId="0392918B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</w:p>
    <w:p w14:paraId="28E62EAE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1415</w:t>
      </w:r>
      <w:r>
        <w:rPr>
          <w:rFonts w:cs="Times New Roman"/>
          <w:szCs w:val="24"/>
          <w:lang w:val="en-GB"/>
        </w:rPr>
        <w:tab/>
        <w:t>Provost of Oriel College.</w:t>
      </w:r>
    </w:p>
    <w:p w14:paraId="219990FF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755EB1">
        <w:rPr>
          <w:rFonts w:cs="Times New Roman"/>
          <w:szCs w:val="24"/>
          <w:lang w:val="en-GB"/>
        </w:rPr>
        <w:t>("Oxford Honours 1220 – 1896" pub. The Clarendon Press 1894 p.</w:t>
      </w:r>
      <w:r>
        <w:rPr>
          <w:rFonts w:cs="Times New Roman"/>
          <w:szCs w:val="24"/>
          <w:lang w:val="en-GB"/>
        </w:rPr>
        <w:t>151)</w:t>
      </w:r>
    </w:p>
    <w:p w14:paraId="1B5C3A91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</w:p>
    <w:p w14:paraId="3C3F7B6E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</w:p>
    <w:p w14:paraId="6A6F11FC" w14:textId="77777777" w:rsidR="00E104A3" w:rsidRDefault="00E104A3" w:rsidP="00E104A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December 2024</w:t>
      </w:r>
    </w:p>
    <w:p w14:paraId="60D730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616A9" w14:textId="77777777" w:rsidR="00E104A3" w:rsidRDefault="00E104A3" w:rsidP="009139A6">
      <w:r>
        <w:separator/>
      </w:r>
    </w:p>
  </w:endnote>
  <w:endnote w:type="continuationSeparator" w:id="0">
    <w:p w14:paraId="5801261F" w14:textId="77777777" w:rsidR="00E104A3" w:rsidRDefault="00E104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A42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220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C41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3E243" w14:textId="77777777" w:rsidR="00E104A3" w:rsidRDefault="00E104A3" w:rsidP="009139A6">
      <w:r>
        <w:separator/>
      </w:r>
    </w:p>
  </w:footnote>
  <w:footnote w:type="continuationSeparator" w:id="0">
    <w:p w14:paraId="2CF5853C" w14:textId="77777777" w:rsidR="00E104A3" w:rsidRDefault="00E104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ECF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F3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851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A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04A3"/>
    <w:rsid w:val="00E2564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057B7"/>
  <w15:chartTrackingRefBased/>
  <w15:docId w15:val="{AE5DA74F-940F-42F8-A068-584925DD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2024-12-01T21:35:00Z</dcterms:created>
  <dcterms:modified xsi:type="dcterms:W3CDTF">2024-12-01T21:37:00Z</dcterms:modified>
</cp:coreProperties>
</file>